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7E083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D3CB5D1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Monks </w:t>
      </w:r>
      <w:proofErr w:type="spellStart"/>
      <w:r>
        <w:rPr>
          <w:rFonts w:ascii="Times New Roman" w:hAnsi="Times New Roman" w:cs="Times New Roman"/>
        </w:rPr>
        <w:t>Eleigh</w:t>
      </w:r>
      <w:proofErr w:type="spellEnd"/>
      <w:r>
        <w:rPr>
          <w:rFonts w:ascii="Times New Roman" w:hAnsi="Times New Roman" w:cs="Times New Roman"/>
        </w:rPr>
        <w:t>, Suffolk. Labourer.</w:t>
      </w:r>
    </w:p>
    <w:p w14:paraId="5D17DD8E" w14:textId="77777777" w:rsidR="00CB2120" w:rsidRDefault="00CB2120" w:rsidP="00CB2120">
      <w:pPr>
        <w:rPr>
          <w:rFonts w:ascii="Times New Roman" w:hAnsi="Times New Roman" w:cs="Times New Roman"/>
        </w:rPr>
      </w:pPr>
    </w:p>
    <w:p w14:paraId="779B6720" w14:textId="77777777" w:rsidR="00CB2120" w:rsidRDefault="00CB2120" w:rsidP="00CB2120">
      <w:pPr>
        <w:rPr>
          <w:rFonts w:ascii="Times New Roman" w:hAnsi="Times New Roman" w:cs="Times New Roman"/>
        </w:rPr>
      </w:pPr>
    </w:p>
    <w:p w14:paraId="1FD02EF6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was one of those against whom the King brought a plaint of trespass</w:t>
      </w:r>
    </w:p>
    <w:p w14:paraId="10A6626B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rescue.</w:t>
      </w:r>
    </w:p>
    <w:p w14:paraId="5A1A6E8C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30FDC3B" w14:textId="77777777" w:rsidR="00CB2120" w:rsidRDefault="00CB2120" w:rsidP="00CB2120">
      <w:pPr>
        <w:rPr>
          <w:rFonts w:ascii="Times New Roman" w:hAnsi="Times New Roman" w:cs="Times New Roman"/>
        </w:rPr>
      </w:pPr>
    </w:p>
    <w:p w14:paraId="5280A870" w14:textId="77777777" w:rsidR="00CB2120" w:rsidRDefault="00CB2120" w:rsidP="00CB2120">
      <w:pPr>
        <w:rPr>
          <w:rFonts w:ascii="Times New Roman" w:hAnsi="Times New Roman" w:cs="Times New Roman"/>
        </w:rPr>
      </w:pPr>
    </w:p>
    <w:p w14:paraId="2CCAA4D5" w14:textId="77777777" w:rsidR="00CB2120" w:rsidRDefault="00CB2120" w:rsidP="00CB21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1105260F" w14:textId="77777777" w:rsidR="006B2F86" w:rsidRPr="00E71FC3" w:rsidRDefault="00CB21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FA515" w14:textId="77777777" w:rsidR="00CB2120" w:rsidRDefault="00CB2120" w:rsidP="00E71FC3">
      <w:r>
        <w:separator/>
      </w:r>
    </w:p>
  </w:endnote>
  <w:endnote w:type="continuationSeparator" w:id="0">
    <w:p w14:paraId="11B22EEE" w14:textId="77777777" w:rsidR="00CB2120" w:rsidRDefault="00CB21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1F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1C0B4" w14:textId="77777777" w:rsidR="00CB2120" w:rsidRDefault="00CB2120" w:rsidP="00E71FC3">
      <w:r>
        <w:separator/>
      </w:r>
    </w:p>
  </w:footnote>
  <w:footnote w:type="continuationSeparator" w:id="0">
    <w:p w14:paraId="5FB3C248" w14:textId="77777777" w:rsidR="00CB2120" w:rsidRDefault="00CB21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120"/>
    <w:rsid w:val="001A7C09"/>
    <w:rsid w:val="00577BD5"/>
    <w:rsid w:val="00656CBA"/>
    <w:rsid w:val="006A1F77"/>
    <w:rsid w:val="00733BE7"/>
    <w:rsid w:val="00AB52E8"/>
    <w:rsid w:val="00B16D3F"/>
    <w:rsid w:val="00BB41AC"/>
    <w:rsid w:val="00CB21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D1CE3"/>
  <w15:chartTrackingRefBased/>
  <w15:docId w15:val="{3E8B3208-F61A-427D-AE02-DF888C4C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21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2018-11-28T22:20:00Z</dcterms:created>
  <dcterms:modified xsi:type="dcterms:W3CDTF">2018-11-28T22:20:00Z</dcterms:modified>
</cp:coreProperties>
</file>